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07" w:rsidRPr="00627D95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50A07" w:rsidRPr="00627D95" w:rsidRDefault="00F50A07" w:rsidP="00627D95">
      <w:pPr>
        <w:jc w:val="center"/>
        <w:rPr>
          <w:b/>
          <w:bCs/>
        </w:rPr>
      </w:pPr>
    </w:p>
    <w:p w:rsidR="00F50A07" w:rsidRPr="00627D95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F50A07" w:rsidRPr="00627D95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F50A07" w:rsidRDefault="00F50A07" w:rsidP="00627D95">
      <w:pPr>
        <w:jc w:val="center"/>
        <w:rPr>
          <w:b/>
          <w:bCs/>
        </w:rPr>
      </w:pPr>
      <w:r>
        <w:rPr>
          <w:b/>
          <w:bCs/>
        </w:rPr>
        <w:t>Дворянчиковой Светланой Саидмурадовной</w:t>
      </w:r>
    </w:p>
    <w:p w:rsidR="00F50A07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50A07" w:rsidRDefault="00F50A07" w:rsidP="003F4273">
      <w:pPr>
        <w:rPr>
          <w:b/>
          <w:bCs/>
        </w:rPr>
      </w:pPr>
    </w:p>
    <w:p w:rsidR="00F50A07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50A07" w:rsidRPr="003F4273" w:rsidRDefault="00F50A0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50A07">
        <w:tc>
          <w:tcPr>
            <w:tcW w:w="1101" w:type="dxa"/>
          </w:tcPr>
          <w:p w:rsidR="00F50A07" w:rsidRPr="009B0768" w:rsidRDefault="00F50A07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50A07" w:rsidRPr="009B0768" w:rsidRDefault="00F50A07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50A07" w:rsidRPr="009B0768" w:rsidRDefault="00F50A07" w:rsidP="00F81781">
            <w:pPr>
              <w:jc w:val="center"/>
            </w:pPr>
            <w:r>
              <w:t>660 011,04</w:t>
            </w:r>
          </w:p>
        </w:tc>
      </w:tr>
    </w:tbl>
    <w:p w:rsidR="00F50A07" w:rsidRDefault="00F50A07" w:rsidP="00627D95">
      <w:pPr>
        <w:jc w:val="center"/>
        <w:rPr>
          <w:b/>
          <w:bCs/>
        </w:rPr>
      </w:pPr>
    </w:p>
    <w:p w:rsidR="00F50A07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50A07" w:rsidRPr="003F4273" w:rsidRDefault="00F50A0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F50A07">
        <w:tc>
          <w:tcPr>
            <w:tcW w:w="81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</w:tbl>
    <w:p w:rsidR="00F50A07" w:rsidRDefault="00F50A07" w:rsidP="00627D95">
      <w:pPr>
        <w:jc w:val="center"/>
        <w:rPr>
          <w:b/>
          <w:bCs/>
        </w:rPr>
      </w:pPr>
    </w:p>
    <w:p w:rsidR="00F50A07" w:rsidRPr="00627D95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50A07" w:rsidRPr="00627D95" w:rsidRDefault="00F50A07" w:rsidP="00627D95">
      <w:pPr>
        <w:rPr>
          <w:b/>
          <w:bCs/>
        </w:rPr>
      </w:pPr>
    </w:p>
    <w:p w:rsidR="00F50A07" w:rsidRDefault="00F50A07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50A07" w:rsidRPr="003F4273" w:rsidRDefault="00F50A0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Default="00F50A07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2/199)</w:t>
            </w:r>
          </w:p>
          <w:p w:rsidR="00F50A07" w:rsidRPr="009B0768" w:rsidRDefault="00F50A07" w:rsidP="00865BDD">
            <w:pPr>
              <w:jc w:val="center"/>
            </w:pPr>
          </w:p>
        </w:tc>
        <w:tc>
          <w:tcPr>
            <w:tcW w:w="2393" w:type="dxa"/>
          </w:tcPr>
          <w:p w:rsidR="00F50A07" w:rsidRPr="009B0768" w:rsidRDefault="00F50A07" w:rsidP="00585E41">
            <w:pPr>
              <w:jc w:val="center"/>
            </w:pPr>
            <w:r>
              <w:t>8656500</w:t>
            </w:r>
          </w:p>
        </w:tc>
        <w:tc>
          <w:tcPr>
            <w:tcW w:w="2994" w:type="dxa"/>
          </w:tcPr>
          <w:p w:rsidR="00F50A07" w:rsidRPr="009B0768" w:rsidRDefault="00F50A07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787B7C" w:rsidRDefault="00F50A07" w:rsidP="009B0F4F">
            <w:pPr>
              <w:jc w:val="center"/>
            </w:pPr>
          </w:p>
        </w:tc>
        <w:tc>
          <w:tcPr>
            <w:tcW w:w="2994" w:type="dxa"/>
          </w:tcPr>
          <w:p w:rsidR="00F50A07" w:rsidRPr="00693C40" w:rsidRDefault="00F50A07" w:rsidP="009B0F4F">
            <w:pPr>
              <w:jc w:val="center"/>
            </w:pP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9B076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3C3EB8" w:rsidRDefault="00F50A07" w:rsidP="009B0F4F">
            <w:pPr>
              <w:jc w:val="center"/>
            </w:pPr>
          </w:p>
        </w:tc>
        <w:tc>
          <w:tcPr>
            <w:tcW w:w="2994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3C3EB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3C3EB8" w:rsidRDefault="00F50A0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</w:p>
        </w:tc>
      </w:tr>
    </w:tbl>
    <w:p w:rsidR="00F50A07" w:rsidRDefault="00F50A07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50A07" w:rsidRDefault="00F50A07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585E41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C3EB8">
            <w:r>
              <w:t>нет</w:t>
            </w:r>
          </w:p>
        </w:tc>
      </w:tr>
    </w:tbl>
    <w:p w:rsidR="00F50A07" w:rsidRDefault="00F50A07" w:rsidP="00627D95">
      <w:pPr>
        <w:jc w:val="center"/>
        <w:rPr>
          <w:b/>
          <w:bCs/>
        </w:rPr>
      </w:pPr>
    </w:p>
    <w:p w:rsidR="00F50A07" w:rsidRPr="003F4273" w:rsidRDefault="00F50A07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50A07" w:rsidRPr="003F4273" w:rsidRDefault="00F50A07" w:rsidP="003F4273">
      <w:pPr>
        <w:jc w:val="center"/>
        <w:rPr>
          <w:b/>
          <w:bCs/>
        </w:rPr>
      </w:pPr>
    </w:p>
    <w:p w:rsidR="00F50A07" w:rsidRDefault="00F50A07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50A07" w:rsidRDefault="00F50A07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50A07" w:rsidRPr="003C3EB8" w:rsidRDefault="00F50A07" w:rsidP="00C029C7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F50A07" w:rsidRPr="007435F4" w:rsidRDefault="00F50A07" w:rsidP="00C029C7">
            <w:pPr>
              <w:jc w:val="center"/>
            </w:pPr>
            <w:r>
              <w:t>90,8</w:t>
            </w:r>
          </w:p>
        </w:tc>
        <w:tc>
          <w:tcPr>
            <w:tcW w:w="3277" w:type="dxa"/>
          </w:tcPr>
          <w:p w:rsidR="00F50A07" w:rsidRPr="00413CAB" w:rsidRDefault="00F50A07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F50A07">
        <w:tc>
          <w:tcPr>
            <w:tcW w:w="1101" w:type="dxa"/>
          </w:tcPr>
          <w:p w:rsidR="00F50A07" w:rsidRDefault="00F50A0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50A07" w:rsidRDefault="00F50A07" w:rsidP="00C029C7">
            <w:pPr>
              <w:jc w:val="center"/>
            </w:pPr>
            <w:r>
              <w:t>Приусадебный участок (безвозмездное пользование)</w:t>
            </w:r>
          </w:p>
        </w:tc>
        <w:tc>
          <w:tcPr>
            <w:tcW w:w="2393" w:type="dxa"/>
          </w:tcPr>
          <w:p w:rsidR="00F50A07" w:rsidRDefault="00F50A07" w:rsidP="00C029C7">
            <w:pPr>
              <w:jc w:val="center"/>
            </w:pPr>
            <w:r>
              <w:t>1200</w:t>
            </w:r>
          </w:p>
        </w:tc>
        <w:tc>
          <w:tcPr>
            <w:tcW w:w="3277" w:type="dxa"/>
          </w:tcPr>
          <w:p w:rsidR="00F50A07" w:rsidRPr="00413CAB" w:rsidRDefault="00F50A07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F50A07" w:rsidRDefault="00F50A07" w:rsidP="003F4273">
      <w:pPr>
        <w:jc w:val="center"/>
        <w:rPr>
          <w:b/>
          <w:bCs/>
        </w:rPr>
      </w:pPr>
    </w:p>
    <w:p w:rsidR="00F50A07" w:rsidRPr="00627D95" w:rsidRDefault="00F50A07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50A07" w:rsidRPr="00627D95" w:rsidRDefault="00F50A07" w:rsidP="00B15710">
      <w:pPr>
        <w:jc w:val="center"/>
        <w:rPr>
          <w:b/>
          <w:bCs/>
        </w:rPr>
      </w:pPr>
    </w:p>
    <w:p w:rsidR="00F50A07" w:rsidRPr="00627D95" w:rsidRDefault="00F50A07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F50A07" w:rsidRPr="00627D95" w:rsidRDefault="00F50A07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50A07" w:rsidRPr="00787B7C" w:rsidRDefault="00F50A07" w:rsidP="00F81781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Дворянчиковой Светланы Саидмурадовны</w:t>
      </w:r>
    </w:p>
    <w:p w:rsidR="00F50A07" w:rsidRDefault="00F50A07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50A07" w:rsidRDefault="00F50A0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50A07" w:rsidRPr="003F4273" w:rsidRDefault="00F50A0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50A07">
        <w:tc>
          <w:tcPr>
            <w:tcW w:w="1101" w:type="dxa"/>
          </w:tcPr>
          <w:p w:rsidR="00F50A07" w:rsidRPr="009B0768" w:rsidRDefault="00F50A07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50A07" w:rsidRPr="009B0768" w:rsidRDefault="00F50A07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50A07" w:rsidRPr="00365B21" w:rsidRDefault="00F50A07" w:rsidP="003F7E7C">
            <w:pPr>
              <w:jc w:val="center"/>
            </w:pPr>
            <w:r>
              <w:t>149 810,27</w:t>
            </w:r>
          </w:p>
        </w:tc>
      </w:tr>
    </w:tbl>
    <w:p w:rsidR="00F50A07" w:rsidRDefault="00F50A07" w:rsidP="00FA5B13">
      <w:pPr>
        <w:jc w:val="center"/>
        <w:rPr>
          <w:b/>
          <w:bCs/>
        </w:rPr>
      </w:pPr>
    </w:p>
    <w:p w:rsidR="00F50A07" w:rsidRDefault="00F50A0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50A07" w:rsidRPr="003F4273" w:rsidRDefault="00F50A0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F50A07">
        <w:tc>
          <w:tcPr>
            <w:tcW w:w="81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322" w:type="dxa"/>
            <w:gridSpan w:val="3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50A07">
        <w:tc>
          <w:tcPr>
            <w:tcW w:w="81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50A07" w:rsidRPr="009B076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</w:tbl>
    <w:p w:rsidR="00F50A07" w:rsidRDefault="00F50A07" w:rsidP="00FA5B13">
      <w:pPr>
        <w:jc w:val="center"/>
        <w:rPr>
          <w:b/>
          <w:bCs/>
        </w:rPr>
      </w:pPr>
    </w:p>
    <w:p w:rsidR="00F50A07" w:rsidRPr="00627D95" w:rsidRDefault="00F50A0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50A07" w:rsidRPr="00627D95" w:rsidRDefault="00F50A07" w:rsidP="00FA5B13">
      <w:pPr>
        <w:rPr>
          <w:b/>
          <w:bCs/>
        </w:rPr>
      </w:pPr>
    </w:p>
    <w:p w:rsidR="00F50A07" w:rsidRDefault="00F50A07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50A07" w:rsidRPr="003F4273" w:rsidRDefault="00F50A0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Default="00F50A07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F50A07" w:rsidRPr="009B0768" w:rsidRDefault="00F50A07" w:rsidP="00365B21">
            <w:pPr>
              <w:jc w:val="center"/>
            </w:pPr>
            <w:r>
              <w:t xml:space="preserve"> (доля в праве 2/199)</w:t>
            </w:r>
          </w:p>
        </w:tc>
        <w:tc>
          <w:tcPr>
            <w:tcW w:w="2393" w:type="dxa"/>
          </w:tcPr>
          <w:p w:rsidR="00F50A07" w:rsidRPr="009B0768" w:rsidRDefault="00F50A07" w:rsidP="00F81781">
            <w:pPr>
              <w:jc w:val="center"/>
            </w:pPr>
            <w:r>
              <w:t>8656500</w:t>
            </w:r>
          </w:p>
        </w:tc>
        <w:tc>
          <w:tcPr>
            <w:tcW w:w="2994" w:type="dxa"/>
          </w:tcPr>
          <w:p w:rsidR="00F50A07" w:rsidRPr="009B0768" w:rsidRDefault="00F50A07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50A07" w:rsidRPr="009B0768" w:rsidRDefault="00F50A07" w:rsidP="00365B21">
            <w:pPr>
              <w:jc w:val="center"/>
            </w:pPr>
            <w:r>
              <w:t>Земельный участок для ведения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F50A07" w:rsidRDefault="00F50A07" w:rsidP="00F81781">
            <w:pPr>
              <w:jc w:val="center"/>
            </w:pPr>
            <w:r>
              <w:t>1200</w:t>
            </w:r>
          </w:p>
        </w:tc>
        <w:tc>
          <w:tcPr>
            <w:tcW w:w="2994" w:type="dxa"/>
          </w:tcPr>
          <w:p w:rsidR="00F50A07" w:rsidRPr="009B0768" w:rsidRDefault="00F50A07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9B0768" w:rsidRDefault="00F50A07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F50A07" w:rsidRPr="00787B7C" w:rsidRDefault="00F50A07" w:rsidP="00BC027B">
            <w:pPr>
              <w:jc w:val="center"/>
            </w:pPr>
            <w:r>
              <w:t>90,8</w:t>
            </w:r>
          </w:p>
        </w:tc>
        <w:tc>
          <w:tcPr>
            <w:tcW w:w="2994" w:type="dxa"/>
          </w:tcPr>
          <w:p w:rsidR="00F50A07" w:rsidRDefault="00F50A07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9B076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3C3EB8" w:rsidRDefault="00F50A07" w:rsidP="003F7E7C">
            <w:pPr>
              <w:jc w:val="center"/>
            </w:pPr>
          </w:p>
        </w:tc>
        <w:tc>
          <w:tcPr>
            <w:tcW w:w="2994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3C3EB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  <w:tr w:rsidR="00F50A07">
        <w:tc>
          <w:tcPr>
            <w:tcW w:w="9464" w:type="dxa"/>
            <w:gridSpan w:val="4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50A07" w:rsidRPr="003C3EB8" w:rsidRDefault="00F50A0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</w:tbl>
    <w:p w:rsidR="00F50A07" w:rsidRDefault="00F50A07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50A07" w:rsidRDefault="00F50A07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  <w:tr w:rsidR="00F50A07">
        <w:tc>
          <w:tcPr>
            <w:tcW w:w="9464" w:type="dxa"/>
            <w:gridSpan w:val="2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50A07" w:rsidRPr="003C3EB8" w:rsidRDefault="00F50A07" w:rsidP="003F7E7C">
            <w:r>
              <w:t>нет</w:t>
            </w:r>
          </w:p>
        </w:tc>
      </w:tr>
    </w:tbl>
    <w:p w:rsidR="00F50A07" w:rsidRDefault="00F50A07" w:rsidP="00FA5B13">
      <w:pPr>
        <w:jc w:val="center"/>
        <w:rPr>
          <w:b/>
          <w:bCs/>
        </w:rPr>
      </w:pPr>
    </w:p>
    <w:p w:rsidR="00F50A07" w:rsidRPr="003F4273" w:rsidRDefault="00F50A07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50A07" w:rsidRPr="003F4273" w:rsidRDefault="00F50A07" w:rsidP="00FA5B13">
      <w:pPr>
        <w:jc w:val="center"/>
        <w:rPr>
          <w:b/>
          <w:bCs/>
        </w:rPr>
      </w:pPr>
    </w:p>
    <w:p w:rsidR="00F50A07" w:rsidRDefault="00F50A07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50A07" w:rsidRDefault="00F50A07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50A07">
        <w:tc>
          <w:tcPr>
            <w:tcW w:w="1101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50A07" w:rsidRPr="003C3EB8" w:rsidRDefault="00F50A07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50A07" w:rsidRPr="007435F4" w:rsidRDefault="00F50A07" w:rsidP="003F7E7C">
            <w:pPr>
              <w:jc w:val="center"/>
            </w:pPr>
          </w:p>
        </w:tc>
        <w:tc>
          <w:tcPr>
            <w:tcW w:w="3277" w:type="dxa"/>
          </w:tcPr>
          <w:p w:rsidR="00F50A07" w:rsidRPr="009B0F4F" w:rsidRDefault="00F50A07" w:rsidP="003F7E7C">
            <w:pPr>
              <w:jc w:val="center"/>
              <w:rPr>
                <w:b/>
                <w:bCs/>
              </w:rPr>
            </w:pPr>
          </w:p>
        </w:tc>
      </w:tr>
    </w:tbl>
    <w:p w:rsidR="00F50A07" w:rsidRPr="00627D95" w:rsidRDefault="00F50A07" w:rsidP="00365B21"/>
    <w:sectPr w:rsidR="00F50A07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1742B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0511C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3EFC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405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041D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13BD"/>
    <w:rsid w:val="00F42C8B"/>
    <w:rsid w:val="00F43421"/>
    <w:rsid w:val="00F471D8"/>
    <w:rsid w:val="00F50A07"/>
    <w:rsid w:val="00F5172E"/>
    <w:rsid w:val="00F53232"/>
    <w:rsid w:val="00F5577E"/>
    <w:rsid w:val="00F55CA9"/>
    <w:rsid w:val="00F568FA"/>
    <w:rsid w:val="00F5723F"/>
    <w:rsid w:val="00F60826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494</Words>
  <Characters>2818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2016-05-18T12:14:00Z</dcterms:created>
  <dcterms:modified xsi:type="dcterms:W3CDTF">2016-05-19T12:53:00Z</dcterms:modified>
</cp:coreProperties>
</file>